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A487" w14:textId="77777777" w:rsidR="0063781D" w:rsidRDefault="0063781D" w:rsidP="0063781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KYRK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27AF97A6" w14:textId="77777777" w:rsidR="0063781D" w:rsidRDefault="0063781D" w:rsidP="0063781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Mounted archer.</w:t>
      </w:r>
    </w:p>
    <w:p w14:paraId="16599585" w14:textId="77777777" w:rsidR="0063781D" w:rsidRDefault="0063781D" w:rsidP="0063781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5C9DD78" w14:textId="77777777" w:rsidR="0063781D" w:rsidRDefault="0063781D" w:rsidP="0063781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C420961" w14:textId="77777777" w:rsidR="0063781D" w:rsidRDefault="0063781D" w:rsidP="0063781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7C6E9E55" w14:textId="77777777" w:rsidR="0063781D" w:rsidRDefault="0063781D" w:rsidP="0063781D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3ABD29C0" w14:textId="77777777" w:rsidR="0063781D" w:rsidRDefault="0063781D" w:rsidP="0063781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05F782CB" w14:textId="77777777" w:rsidR="0063781D" w:rsidRDefault="0063781D" w:rsidP="0063781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36169A3" w14:textId="77777777" w:rsidR="0063781D" w:rsidRDefault="0063781D" w:rsidP="0063781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B1E350E" w14:textId="77777777" w:rsidR="0063781D" w:rsidRDefault="0063781D" w:rsidP="0063781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12 January 2023</w:t>
      </w:r>
    </w:p>
    <w:p w14:paraId="0E5AE58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97689" w14:textId="77777777" w:rsidR="0063781D" w:rsidRDefault="0063781D" w:rsidP="009139A6">
      <w:r>
        <w:separator/>
      </w:r>
    </w:p>
  </w:endnote>
  <w:endnote w:type="continuationSeparator" w:id="0">
    <w:p w14:paraId="3B140D46" w14:textId="77777777" w:rsidR="0063781D" w:rsidRDefault="006378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41C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637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86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48C9D" w14:textId="77777777" w:rsidR="0063781D" w:rsidRDefault="0063781D" w:rsidP="009139A6">
      <w:r>
        <w:separator/>
      </w:r>
    </w:p>
  </w:footnote>
  <w:footnote w:type="continuationSeparator" w:id="0">
    <w:p w14:paraId="3B2BBE1B" w14:textId="77777777" w:rsidR="0063781D" w:rsidRDefault="006378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F9C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35F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614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81D"/>
    <w:rsid w:val="000666E0"/>
    <w:rsid w:val="002510B7"/>
    <w:rsid w:val="005C130B"/>
    <w:rsid w:val="0063781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D23B4"/>
  <w15:chartTrackingRefBased/>
  <w15:docId w15:val="{B07E728E-A312-4DA7-8C0A-7C830D38C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2023-02-27T22:26:00Z</dcterms:created>
  <dcterms:modified xsi:type="dcterms:W3CDTF">2023-02-27T22:26:00Z</dcterms:modified>
</cp:coreProperties>
</file>